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8142A3" w:rsidRPr="00C017DF" w14:paraId="0D431D62" w14:textId="77777777" w:rsidTr="00F43D5A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7EE0BA1" w14:textId="77777777" w:rsidR="008142A3" w:rsidRPr="006E3F12" w:rsidRDefault="008142A3" w:rsidP="00334A88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240FF3F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44"/>
                <w:szCs w:val="20"/>
              </w:rPr>
              <w:t>Z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28CF2F8" w14:textId="77777777" w:rsidR="008142A3" w:rsidRPr="005D277D" w:rsidRDefault="008142A3" w:rsidP="00334A88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520131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 w:rsidR="00F43D5A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79202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202E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79202E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79202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79202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9202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9202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9202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9202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9202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59047A42" w14:textId="77777777" w:rsidR="008142A3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D31E6E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142A3" w:rsidRPr="00C017DF" w14:paraId="608C1971" w14:textId="77777777" w:rsidTr="00334A88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62CAEDA6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EA39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4A255C48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16520C40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CC1C6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5292B08E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8142A3" w:rsidRPr="00C017DF" w14:paraId="42F6AACE" w14:textId="77777777" w:rsidTr="00334A88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9B8E66E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456CF6C2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0043406E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2F0B682C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63A819E7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8142A3" w:rsidRPr="00C017DF" w14:paraId="7AD5CF04" w14:textId="77777777" w:rsidTr="00334A88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C036C4B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7A5E2959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09652CB4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970A220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410869F6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8142A3" w:rsidRPr="00C017DF" w14:paraId="03737D2F" w14:textId="77777777" w:rsidTr="00334A88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7773C5AF" w14:textId="77777777" w:rsidR="008142A3" w:rsidRPr="00C017DF" w:rsidRDefault="008142A3" w:rsidP="00334A88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F73C6E2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07A18CC5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5BA20BAD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2A6C8D5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142A3" w:rsidRPr="00C017DF" w14:paraId="306C01C4" w14:textId="77777777" w:rsidTr="00334A88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00961379" w14:textId="77777777" w:rsidR="008142A3" w:rsidRPr="00C017DF" w:rsidRDefault="0045550F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  <w:r w:rsidR="008142A3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1875C08E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7868D8E2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9553E83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064C191C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142A3" w:rsidRPr="00C017DF" w14:paraId="68F622B7" w14:textId="77777777" w:rsidTr="00334A88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3A8C97B1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3EA432D3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C3E941B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47C4A647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E2BBCCB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4EF6B121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142A3" w:rsidRPr="00C017DF" w14:paraId="79DECCA5" w14:textId="77777777" w:rsidTr="00334A88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459EBD9E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75DD28E4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4076B282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24AAEC7C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C3F20EC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2CDEC957" w14:textId="77777777" w:rsidR="008142A3" w:rsidRPr="00C017DF" w:rsidRDefault="008142A3" w:rsidP="00334A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35DBF10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p w14:paraId="6E77C305" w14:textId="77777777" w:rsidR="00615814" w:rsidRDefault="00DE0BF1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Tijd</w:t>
      </w:r>
      <w:r w:rsidR="00226765">
        <w:rPr>
          <w:rFonts w:ascii="Arial" w:hAnsi="Arial" w:cs="Arial"/>
          <w:b/>
          <w:bCs/>
          <w:sz w:val="20"/>
          <w:szCs w:val="20"/>
        </w:rPr>
        <w:t>slimiet</w:t>
      </w:r>
      <w:r>
        <w:rPr>
          <w:rFonts w:ascii="Arial" w:hAnsi="Arial" w:cs="Arial"/>
          <w:b/>
          <w:bCs/>
          <w:sz w:val="20"/>
          <w:szCs w:val="20"/>
        </w:rPr>
        <w:t>: 2 minuten</w:t>
      </w:r>
    </w:p>
    <w:p w14:paraId="03817A8D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Verplichte Oefeningen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4330"/>
        <w:gridCol w:w="992"/>
        <w:gridCol w:w="1077"/>
        <w:gridCol w:w="1333"/>
      </w:tblGrid>
      <w:tr w:rsidR="00377F36" w:rsidRPr="00C017DF" w14:paraId="5560DFF2" w14:textId="77777777" w:rsidTr="009024C1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19471DB6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30" w:type="dxa"/>
          </w:tcPr>
          <w:p w14:paraId="584B8238" w14:textId="77777777" w:rsidR="00377F36" w:rsidRPr="00C017DF" w:rsidRDefault="00377F36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</w:tc>
        <w:tc>
          <w:tcPr>
            <w:tcW w:w="992" w:type="dxa"/>
          </w:tcPr>
          <w:p w14:paraId="63CF7389" w14:textId="77777777" w:rsidR="00377F36" w:rsidRPr="00C017DF" w:rsidRDefault="00377F36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7" w:type="dxa"/>
          </w:tcPr>
          <w:p w14:paraId="28903CC4" w14:textId="77777777" w:rsidR="00377F36" w:rsidRPr="00C017DF" w:rsidRDefault="00377F36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</w:tcPr>
          <w:p w14:paraId="4077F78E" w14:textId="77777777" w:rsidR="00377F36" w:rsidRPr="00C017DF" w:rsidRDefault="00377F36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Totaal</w:t>
            </w:r>
          </w:p>
        </w:tc>
      </w:tr>
      <w:tr w:rsidR="00377F36" w:rsidRPr="00C017DF" w14:paraId="2AE49F39" w14:textId="77777777" w:rsidTr="009024C1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007C2D32" w14:textId="77777777" w:rsidR="00377F36" w:rsidRPr="00C017DF" w:rsidRDefault="00377F36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Opsprong</w:t>
            </w:r>
          </w:p>
        </w:tc>
        <w:tc>
          <w:tcPr>
            <w:tcW w:w="4330" w:type="dxa"/>
          </w:tcPr>
          <w:p w14:paraId="36DE8851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2206B43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0BFB47F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557C26BB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16E6AF6D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4FED36BC" w14:textId="77777777" w:rsidTr="009024C1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1FBD1125" w14:textId="77777777" w:rsidR="00377F36" w:rsidRPr="00C017DF" w:rsidRDefault="00377F36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Vrije zit </w:t>
            </w:r>
          </w:p>
        </w:tc>
        <w:tc>
          <w:tcPr>
            <w:tcW w:w="4330" w:type="dxa"/>
          </w:tcPr>
          <w:p w14:paraId="33477E33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C1487C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A06B4B6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3E4F60AA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063C3C98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082D0764" w14:textId="77777777" w:rsidTr="009024C1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5A59A7E2" w14:textId="77777777" w:rsidR="00377F36" w:rsidRPr="00C017DF" w:rsidRDefault="00CE2CB7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Vlag</w:t>
            </w:r>
          </w:p>
        </w:tc>
        <w:tc>
          <w:tcPr>
            <w:tcW w:w="4330" w:type="dxa"/>
          </w:tcPr>
          <w:p w14:paraId="3C8A5DEC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41F1E4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3E9726C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1DD774B9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6DA5AEBA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3AFA6FC5" w14:textId="77777777" w:rsidTr="009024C1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42813782" w14:textId="77777777" w:rsidR="00377F36" w:rsidRDefault="00CE2CB7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Molen</w:t>
            </w:r>
          </w:p>
        </w:tc>
        <w:tc>
          <w:tcPr>
            <w:tcW w:w="4330" w:type="dxa"/>
          </w:tcPr>
          <w:p w14:paraId="723B4832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4D9B6D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75088C7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579C0E83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18E597BA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28D971A0" w14:textId="77777777" w:rsidTr="009024C1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349EB10F" w14:textId="77777777" w:rsidR="00377F36" w:rsidRDefault="00CE2CB7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1</w:t>
            </w:r>
            <w:r w:rsidRPr="00CE2CB7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4330" w:type="dxa"/>
          </w:tcPr>
          <w:p w14:paraId="46FB53C8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C9F680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90253FC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395CA8F6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2CACAF9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4647AB17" w14:textId="77777777" w:rsidTr="009024C1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38E8BF52" w14:textId="77777777" w:rsidR="00377F36" w:rsidRPr="00C017DF" w:rsidRDefault="00CE2CB7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2</w:t>
            </w:r>
            <w:r w:rsidRPr="00CE2CB7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  <w:r w:rsidR="00377F36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30" w:type="dxa"/>
          </w:tcPr>
          <w:p w14:paraId="54008F78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8CD0E7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936ED63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6B3D9CAB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5B044AF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1E37EA2C" w14:textId="77777777" w:rsidTr="009024C1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467B7011" w14:textId="77777777" w:rsidR="00377F36" w:rsidRDefault="00CE2CB7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Staan</w:t>
            </w:r>
          </w:p>
          <w:p w14:paraId="0887066F" w14:textId="77777777" w:rsidR="00CE2CB7" w:rsidRDefault="00CE2CB7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30" w:type="dxa"/>
          </w:tcPr>
          <w:p w14:paraId="3F0E8406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AEBC0C2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314E9F81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049E737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4304FBF0" w14:textId="77777777" w:rsidTr="009024C1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621F4E82" w14:textId="77777777" w:rsidR="00377F36" w:rsidRDefault="00F43D5A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Flank 1</w:t>
            </w:r>
            <w:r w:rsidRPr="00F43D5A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4330" w:type="dxa"/>
          </w:tcPr>
          <w:p w14:paraId="6613B7BA" w14:textId="77777777" w:rsidR="00377F36" w:rsidRPr="00C017DF" w:rsidRDefault="00D02A91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  <w:tc>
          <w:tcPr>
            <w:tcW w:w="992" w:type="dxa"/>
          </w:tcPr>
          <w:p w14:paraId="1D7C46FE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43BC51BE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2A98CD34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2A91" w:rsidRPr="00C017DF" w14:paraId="016AAE6E" w14:textId="77777777" w:rsidTr="009024C1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3141FAEF" w14:textId="77777777" w:rsidR="00D02A91" w:rsidRDefault="00D02A91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Flank 2</w:t>
            </w:r>
            <w:r w:rsidRPr="00D02A9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  <w:p w14:paraId="4B446702" w14:textId="77777777" w:rsidR="00F43D5A" w:rsidRDefault="00F43D5A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Buitenkant </w:t>
            </w:r>
          </w:p>
        </w:tc>
        <w:tc>
          <w:tcPr>
            <w:tcW w:w="4330" w:type="dxa"/>
          </w:tcPr>
          <w:p w14:paraId="1A309CCF" w14:textId="77777777" w:rsidR="00D02A91" w:rsidRPr="00C017DF" w:rsidRDefault="00D02A91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  <w:tc>
          <w:tcPr>
            <w:tcW w:w="992" w:type="dxa"/>
          </w:tcPr>
          <w:p w14:paraId="55FC65F3" w14:textId="77777777" w:rsidR="00D02A91" w:rsidRPr="00C017DF" w:rsidRDefault="00D02A91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4EDFF052" w14:textId="77777777" w:rsidR="00D02A91" w:rsidRPr="00C017DF" w:rsidRDefault="00D02A91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001359DA" w14:textId="77777777" w:rsidR="00D02A91" w:rsidRPr="00C017DF" w:rsidRDefault="00D02A91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4B26835" w14:textId="77777777" w:rsid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</w:p>
    <w:p w14:paraId="7B54B43A" w14:textId="77777777" w:rsidR="00377F36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7B9304C9" w14:textId="77777777" w:rsidR="00254188" w:rsidRDefault="00254188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</w:tblGrid>
      <w:tr w:rsidR="00254188" w:rsidRPr="009024C1" w14:paraId="6BBECED5" w14:textId="77777777" w:rsidTr="009024C1">
        <w:tc>
          <w:tcPr>
            <w:tcW w:w="1134" w:type="dxa"/>
            <w:shd w:val="clear" w:color="auto" w:fill="auto"/>
          </w:tcPr>
          <w:p w14:paraId="522B8CA1" w14:textId="77777777" w:rsidR="00254188" w:rsidRPr="009024C1" w:rsidRDefault="00254188" w:rsidP="009024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54188" w:rsidRPr="009024C1" w14:paraId="4C117BE9" w14:textId="77777777" w:rsidTr="009024C1">
        <w:tc>
          <w:tcPr>
            <w:tcW w:w="1134" w:type="dxa"/>
            <w:shd w:val="clear" w:color="auto" w:fill="auto"/>
          </w:tcPr>
          <w:p w14:paraId="1211B320" w14:textId="77777777" w:rsidR="00254188" w:rsidRPr="009024C1" w:rsidRDefault="00254188" w:rsidP="009024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5CB76B4" w14:textId="77777777" w:rsidR="00615814" w:rsidRPr="00C017DF" w:rsidRDefault="00615814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Totaal van de verplichte oefeningen</w:t>
      </w:r>
      <w:r>
        <w:rPr>
          <w:rFonts w:ascii="Arial" w:hAnsi="Arial" w:cs="Arial"/>
          <w:b/>
          <w:bCs/>
          <w:sz w:val="20"/>
          <w:szCs w:val="20"/>
        </w:rPr>
        <w:br/>
      </w:r>
      <w:r w:rsidR="00377F36">
        <w:rPr>
          <w:rFonts w:ascii="Arial" w:hAnsi="Arial" w:cs="Arial"/>
          <w:b/>
          <w:bCs/>
          <w:sz w:val="20"/>
          <w:szCs w:val="20"/>
        </w:rPr>
        <w:t>/ 2</w:t>
      </w:r>
      <w:r>
        <w:rPr>
          <w:rFonts w:ascii="Arial" w:hAnsi="Arial" w:cs="Arial"/>
          <w:b/>
          <w:bCs/>
          <w:sz w:val="20"/>
          <w:szCs w:val="20"/>
        </w:rPr>
        <w:t xml:space="preserve"> voltigeurs</w:t>
      </w:r>
    </w:p>
    <w:p w14:paraId="7995C828" w14:textId="77777777" w:rsidR="00C017DF" w:rsidRPr="00C017DF" w:rsidRDefault="00C017DF" w:rsidP="00615814">
      <w:pPr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022C8E89" w14:textId="77777777" w:rsidR="00C017DF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</w:t>
      </w:r>
      <w:r w:rsidR="00254188"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D02A91">
        <w:rPr>
          <w:rFonts w:ascii="Arial" w:hAnsi="Arial" w:cs="Arial"/>
          <w:b/>
          <w:sz w:val="20"/>
          <w:szCs w:val="20"/>
        </w:rPr>
        <w:t>/9</w:t>
      </w:r>
      <w:r w:rsidRPr="00615814">
        <w:rPr>
          <w:rFonts w:ascii="Arial" w:hAnsi="Arial" w:cs="Arial"/>
          <w:b/>
          <w:sz w:val="20"/>
          <w:szCs w:val="20"/>
        </w:rPr>
        <w:t xml:space="preserve"> oefeningen</w:t>
      </w:r>
    </w:p>
    <w:p w14:paraId="0264D5BF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268"/>
      </w:tblGrid>
      <w:tr w:rsidR="00615814" w:rsidRPr="009024C1" w14:paraId="59E0A070" w14:textId="77777777" w:rsidTr="009024C1">
        <w:tc>
          <w:tcPr>
            <w:tcW w:w="2098" w:type="dxa"/>
            <w:shd w:val="clear" w:color="auto" w:fill="auto"/>
          </w:tcPr>
          <w:p w14:paraId="7168A7CC" w14:textId="77777777" w:rsidR="00615814" w:rsidRPr="009024C1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4C1">
              <w:rPr>
                <w:rFonts w:ascii="Arial" w:hAnsi="Arial" w:cs="Arial"/>
                <w:b/>
                <w:sz w:val="20"/>
                <w:szCs w:val="20"/>
              </w:rPr>
              <w:t>Cijfer verplichte oefeningen</w:t>
            </w:r>
          </w:p>
        </w:tc>
        <w:tc>
          <w:tcPr>
            <w:tcW w:w="2268" w:type="dxa"/>
            <w:shd w:val="clear" w:color="auto" w:fill="auto"/>
          </w:tcPr>
          <w:p w14:paraId="56FA42C7" w14:textId="77777777" w:rsidR="00615814" w:rsidRPr="009024C1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977C1DB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2254A7E2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24B93ADB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7113AE69" w14:textId="77777777" w:rsidR="00C017DF" w:rsidRPr="00C017DF" w:rsidRDefault="00615814" w:rsidP="00C017DF">
      <w:pPr>
        <w:rPr>
          <w:rFonts w:ascii="Arial" w:hAnsi="Arial" w:cs="Arial"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53ACF70E">
          <v:line id="_x0000_s2071" style="position:absolute;z-index:1" from="-39.1pt,2.05pt" to="518.9pt,2.05pt">
            <v:stroke dashstyle="1 1" endcap="round"/>
          </v:line>
        </w:pict>
      </w:r>
    </w:p>
    <w:p w14:paraId="1B16DD98" w14:textId="77777777" w:rsidR="00377F36" w:rsidRDefault="00377F36" w:rsidP="00C017DF">
      <w:pPr>
        <w:rPr>
          <w:rFonts w:ascii="Arial" w:hAnsi="Arial" w:cs="Arial"/>
          <w:b/>
          <w:bCs/>
          <w:sz w:val="20"/>
          <w:szCs w:val="20"/>
        </w:rPr>
      </w:pPr>
    </w:p>
    <w:p w14:paraId="573FD5FA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4700B5C8" w14:textId="77777777" w:rsidR="002A02A3" w:rsidRDefault="002A02A3" w:rsidP="00C017DF">
      <w:pPr>
        <w:rPr>
          <w:rFonts w:ascii="Arial" w:hAnsi="Arial" w:cs="Arial"/>
          <w:b/>
          <w:bCs/>
          <w:sz w:val="20"/>
          <w:szCs w:val="20"/>
        </w:rPr>
      </w:pPr>
    </w:p>
    <w:p w14:paraId="014A8AF5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23C18F8E" w14:textId="77777777" w:rsidR="00227773" w:rsidRPr="00AC5736" w:rsidRDefault="00C017DF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2D8EA978">
          <v:line id="_x0000_s2073" style="position:absolute;z-index:3" from="87pt,7pt" to="204pt,7pt"/>
        </w:pict>
      </w: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5508266D">
          <v:line id="_x0000_s2072" style="position:absolute;z-index:2" from="342pt,7pt" to="459pt,7pt"/>
        </w:pict>
      </w:r>
      <w:r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7D613E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A4E65" w14:textId="77777777" w:rsidR="007D613E" w:rsidRDefault="007D613E">
      <w:r>
        <w:separator/>
      </w:r>
    </w:p>
  </w:endnote>
  <w:endnote w:type="continuationSeparator" w:id="0">
    <w:p w14:paraId="5C5FB373" w14:textId="77777777" w:rsidR="007D613E" w:rsidRDefault="007D6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6E3DF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230C2BE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C0AFA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2429CE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3FFE0983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0FBFC7A0" w14:textId="1268A91D" w:rsidR="0050736E" w:rsidRPr="00F43D5A" w:rsidRDefault="00FF2915" w:rsidP="00F43D5A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577377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956F9" w14:textId="77777777" w:rsidR="007D613E" w:rsidRDefault="007D613E">
      <w:r>
        <w:separator/>
      </w:r>
    </w:p>
  </w:footnote>
  <w:footnote w:type="continuationSeparator" w:id="0">
    <w:p w14:paraId="1F41218D" w14:textId="77777777" w:rsidR="007D613E" w:rsidRDefault="007D6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98AE1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2D81AF9C" w14:textId="77777777" w:rsidR="0050736E" w:rsidRPr="00D436E8" w:rsidRDefault="00F43D5A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728A0136">
        <v:line id="Rechte verbindingslijn 7" o:spid="_x0000_s1027" style="position:absolute;left:0;text-align:left;z-index:3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335D6D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0.65pt;margin-top:10.95pt;width:96.25pt;height:95.45pt;z-index:-2;visibility:visible" wrapcoords="-169 0 -169 21430 21600 21430 21600 0 -169 0">
          <v:imagedata r:id="rId1" o:title=""/>
          <w10:wrap type="tight"/>
        </v:shape>
      </w:pict>
    </w:r>
    <w:r w:rsidR="00EA7502">
      <w:rPr>
        <w:rFonts w:ascii="Arial" w:hAnsi="Arial" w:cs="Arial"/>
        <w:noProof/>
        <w:sz w:val="20"/>
        <w:szCs w:val="20"/>
        <w:lang w:val="en-US"/>
      </w:rPr>
      <w:pict w14:anchorId="224EF9F0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8pt;margin-top:44.55pt;width:378pt;height:85.4pt;z-index:1;mso-wrap-edited:f" wrapcoords="0 0 21600 0 21600 21600 0 21600 0 0" filled="f" stroked="f">
          <v:fill o:detectmouseclick="t"/>
          <v:textbox style="mso-next-textbox:#_x0000_s1025" inset=",7.2pt,,7.2pt">
            <w:txbxContent>
              <w:p w14:paraId="4AD721B0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5D0DFE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D7052B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Verplichte oefeningen</w:t>
                </w:r>
              </w:p>
              <w:p w14:paraId="3A342AF0" w14:textId="77777777" w:rsidR="00CA0839" w:rsidRPr="00CA0839" w:rsidRDefault="00D7052B" w:rsidP="00EA7502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8"/>
                  </w:rPr>
                  <w:br/>
                </w:r>
                <w:r w:rsidR="00CA0839" w:rsidRPr="00CA0839">
                  <w:rPr>
                    <w:rFonts w:ascii="Arial" w:hAnsi="Arial" w:cs="Arial"/>
                    <w:b/>
                    <w:sz w:val="22"/>
                    <w:szCs w:val="22"/>
                  </w:rPr>
                  <w:t>Pas-de-Deux</w:t>
                </w:r>
              </w:p>
              <w:p w14:paraId="7E601665" w14:textId="77777777" w:rsidR="00EA7502" w:rsidRPr="00D7052B" w:rsidRDefault="00615814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br/>
                </w: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51839">
    <w:abstractNumId w:val="2"/>
  </w:num>
  <w:num w:numId="2" w16cid:durableId="681007486">
    <w:abstractNumId w:val="8"/>
  </w:num>
  <w:num w:numId="3" w16cid:durableId="105396895">
    <w:abstractNumId w:val="3"/>
  </w:num>
  <w:num w:numId="4" w16cid:durableId="784884160">
    <w:abstractNumId w:val="12"/>
  </w:num>
  <w:num w:numId="5" w16cid:durableId="1476920313">
    <w:abstractNumId w:val="10"/>
  </w:num>
  <w:num w:numId="6" w16cid:durableId="467163555">
    <w:abstractNumId w:val="9"/>
  </w:num>
  <w:num w:numId="7" w16cid:durableId="84688294">
    <w:abstractNumId w:val="5"/>
  </w:num>
  <w:num w:numId="8" w16cid:durableId="990140808">
    <w:abstractNumId w:val="4"/>
  </w:num>
  <w:num w:numId="9" w16cid:durableId="2128040181">
    <w:abstractNumId w:val="11"/>
  </w:num>
  <w:num w:numId="10" w16cid:durableId="2120444816">
    <w:abstractNumId w:val="6"/>
  </w:num>
  <w:num w:numId="11" w16cid:durableId="1273592227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208371521">
    <w:abstractNumId w:val="7"/>
  </w:num>
  <w:num w:numId="13" w16cid:durableId="2021422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aIWaATbEFAi+idADbSQZWyKX9TR2QKi9kHLl7Baaqkx99RJoZh/fjHFfJZGQHQkmNNVGsSRmlECShK3VXScvtA==" w:salt="GCsW3qOQ0IXqRPz9ndqQnA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34ADF"/>
    <w:rsid w:val="00051F13"/>
    <w:rsid w:val="000B4204"/>
    <w:rsid w:val="000E7734"/>
    <w:rsid w:val="00124764"/>
    <w:rsid w:val="001A5483"/>
    <w:rsid w:val="00201FD3"/>
    <w:rsid w:val="00226765"/>
    <w:rsid w:val="00227773"/>
    <w:rsid w:val="002429CE"/>
    <w:rsid w:val="00254188"/>
    <w:rsid w:val="00255C21"/>
    <w:rsid w:val="002715D6"/>
    <w:rsid w:val="002A02A3"/>
    <w:rsid w:val="00334A88"/>
    <w:rsid w:val="00347475"/>
    <w:rsid w:val="00365959"/>
    <w:rsid w:val="003747C1"/>
    <w:rsid w:val="00377F36"/>
    <w:rsid w:val="003943FF"/>
    <w:rsid w:val="003E3299"/>
    <w:rsid w:val="003E576F"/>
    <w:rsid w:val="003E5A46"/>
    <w:rsid w:val="00403C13"/>
    <w:rsid w:val="00432685"/>
    <w:rsid w:val="0045550F"/>
    <w:rsid w:val="00461ED6"/>
    <w:rsid w:val="00482264"/>
    <w:rsid w:val="00487D43"/>
    <w:rsid w:val="004C1CE7"/>
    <w:rsid w:val="004F389C"/>
    <w:rsid w:val="0050736E"/>
    <w:rsid w:val="005538BF"/>
    <w:rsid w:val="00577377"/>
    <w:rsid w:val="00580B78"/>
    <w:rsid w:val="005C1E53"/>
    <w:rsid w:val="005D0DFE"/>
    <w:rsid w:val="00615814"/>
    <w:rsid w:val="00681C15"/>
    <w:rsid w:val="006A373F"/>
    <w:rsid w:val="006B7AE8"/>
    <w:rsid w:val="006C07D3"/>
    <w:rsid w:val="006E36AA"/>
    <w:rsid w:val="00781F1B"/>
    <w:rsid w:val="00786B44"/>
    <w:rsid w:val="0079202E"/>
    <w:rsid w:val="007D613E"/>
    <w:rsid w:val="008142A3"/>
    <w:rsid w:val="00837B03"/>
    <w:rsid w:val="008826C9"/>
    <w:rsid w:val="008C5411"/>
    <w:rsid w:val="008D0AEE"/>
    <w:rsid w:val="0090196A"/>
    <w:rsid w:val="009024C1"/>
    <w:rsid w:val="00987867"/>
    <w:rsid w:val="009A0B8C"/>
    <w:rsid w:val="00A00732"/>
    <w:rsid w:val="00AB0061"/>
    <w:rsid w:val="00AB3BC5"/>
    <w:rsid w:val="00AB3DEB"/>
    <w:rsid w:val="00AC3BFC"/>
    <w:rsid w:val="00AC5736"/>
    <w:rsid w:val="00AE2DF4"/>
    <w:rsid w:val="00AF638E"/>
    <w:rsid w:val="00B40CDD"/>
    <w:rsid w:val="00B92AFE"/>
    <w:rsid w:val="00BC4F8C"/>
    <w:rsid w:val="00BF1144"/>
    <w:rsid w:val="00C017DF"/>
    <w:rsid w:val="00C2616C"/>
    <w:rsid w:val="00C5793A"/>
    <w:rsid w:val="00C72B6E"/>
    <w:rsid w:val="00CA0839"/>
    <w:rsid w:val="00CE2CB7"/>
    <w:rsid w:val="00CF5B5D"/>
    <w:rsid w:val="00D02A91"/>
    <w:rsid w:val="00D277FB"/>
    <w:rsid w:val="00D436E8"/>
    <w:rsid w:val="00D7052B"/>
    <w:rsid w:val="00DA5D3F"/>
    <w:rsid w:val="00DB7EF0"/>
    <w:rsid w:val="00DE0BF1"/>
    <w:rsid w:val="00E638FC"/>
    <w:rsid w:val="00E80E79"/>
    <w:rsid w:val="00EA7502"/>
    <w:rsid w:val="00EF354D"/>
    <w:rsid w:val="00F26A9E"/>
    <w:rsid w:val="00F37BE4"/>
    <w:rsid w:val="00F43D5A"/>
    <w:rsid w:val="00F804C1"/>
    <w:rsid w:val="00FE6D5E"/>
    <w:rsid w:val="00FF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1957EDE9"/>
  <w15:chartTrackingRefBased/>
  <w15:docId w15:val="{52A3E0E2-1666-48EF-9141-E2B7BA718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3499A3A-53B8-4778-B52F-513E3FDE226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85B8BA1-0F6B-475C-8FBB-7DEFE7981A2F}"/>
</file>

<file path=customXml/itemProps3.xml><?xml version="1.0" encoding="utf-8"?>
<ds:datastoreItem xmlns:ds="http://schemas.openxmlformats.org/officeDocument/2006/customXml" ds:itemID="{80C397E5-F0DE-45AE-B75D-180D8457E0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4251F5-660D-4F14-9E45-63D234B25D3C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2</TotalTime>
  <Pages>1</Pages>
  <Words>127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protocol-plicht-pdd-z</dc:title>
  <dc:subject/>
  <dc:creator>fortgensi</dc:creator>
  <cp:keywords/>
  <cp:lastModifiedBy>Cindy Heijligers | KNHS</cp:lastModifiedBy>
  <cp:revision>4</cp:revision>
  <cp:lastPrinted>2012-11-20T13:45:00Z</cp:lastPrinted>
  <dcterms:created xsi:type="dcterms:W3CDTF">2024-02-26T13:18:00Z</dcterms:created>
  <dcterms:modified xsi:type="dcterms:W3CDTF">2024-02-26T13:20:00Z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